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175FB7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175FB7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8B2CAE" w:rsidP="00D92CED">
            <w:pPr>
              <w:jc w:val="center"/>
            </w:pPr>
            <w:fldSimple w:instr=" DOCVARIABLE sign_date \* MERGEFORMAT ">
              <w:r w:rsidR="00840D48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8B2CAE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595192022О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840D48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840D48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8B2CAE" w:rsidRPr="008B2CAE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8B2CAE" w:rsidRPr="008B2CAE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8B2CAE" w:rsidRPr="008B2CAE">
        <w:rPr>
          <w:rStyle w:val="aa"/>
        </w:rPr>
        <w:t xml:space="preserve"> Педагогический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8B2CAE">
        <w:rPr>
          <w:bCs/>
        </w:rPr>
        <w:fldChar w:fldCharType="begin"/>
      </w:r>
      <w:r w:rsidR="008B2CAE">
        <w:rPr>
          <w:bCs/>
        </w:rPr>
        <w:instrText xml:space="preserve"> DOCVARIABLE fact_adr \* MERGEFORMAT </w:instrText>
      </w:r>
      <w:r w:rsidR="008B2CAE">
        <w:rPr>
          <w:bCs/>
        </w:rPr>
        <w:fldChar w:fldCharType="separate"/>
      </w:r>
      <w:r w:rsidR="008B2CAE" w:rsidRPr="008B2CAE">
        <w:rPr>
          <w:bCs/>
        </w:rPr>
        <w:t xml:space="preserve"> </w:t>
      </w:r>
      <w:r w:rsidR="008B2CAE" w:rsidRPr="008B2CAE">
        <w:t xml:space="preserve">298600, Республика Крым, город Ялта, улица Манагарова, дом 2  </w:t>
      </w:r>
      <w:r w:rsidR="008B2CAE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8B2CAE">
        <w:rPr>
          <w:u w:val="single"/>
        </w:rPr>
        <w:t xml:space="preserve"> 59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8B2CAE" w:rsidRPr="008B2CAE">
        <w:rPr>
          <w:rStyle w:val="aa"/>
        </w:rPr>
        <w:t xml:space="preserve"> Педагог-организатор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8B2CAE" w:rsidRPr="008B2CAE">
        <w:rPr>
          <w:rStyle w:val="aa"/>
        </w:rPr>
        <w:t xml:space="preserve"> 25481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840D48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840D48" w:rsidRPr="008011E0" w:rsidTr="00840D48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840D48" w:rsidRPr="008011E0" w:rsidRDefault="00840D48" w:rsidP="00840D48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840D48" w:rsidRPr="008011E0" w:rsidRDefault="00840D48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840D48" w:rsidRPr="008011E0" w:rsidRDefault="00840D48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40D48" w:rsidRPr="008011E0" w:rsidRDefault="00840D48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840D48" w:rsidRPr="008011E0" w:rsidRDefault="00840D48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840D48" w:rsidRDefault="00840D48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840D48" w:rsidRDefault="00840D48" w:rsidP="001D4ED1">
            <w:pPr>
              <w:pStyle w:val="a8"/>
            </w:pPr>
            <w:r>
              <w:t xml:space="preserve">от 0 °С </w:t>
            </w:r>
          </w:p>
          <w:p w:rsidR="00840D48" w:rsidRDefault="00840D48" w:rsidP="001D4ED1">
            <w:pPr>
              <w:pStyle w:val="a8"/>
            </w:pPr>
            <w:r>
              <w:t xml:space="preserve">до +40 °С; </w:t>
            </w:r>
          </w:p>
          <w:p w:rsidR="00840D48" w:rsidRDefault="00840D48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840D48" w:rsidRDefault="00840D48" w:rsidP="001D4ED1">
            <w:pPr>
              <w:pStyle w:val="a8"/>
            </w:pPr>
            <w:r>
              <w:t xml:space="preserve">до 85 % </w:t>
            </w:r>
          </w:p>
          <w:p w:rsidR="00840D48" w:rsidRDefault="00840D48" w:rsidP="001D4ED1">
            <w:pPr>
              <w:pStyle w:val="a8"/>
            </w:pPr>
            <w:r>
              <w:t xml:space="preserve">при t = 25 °С; </w:t>
            </w:r>
          </w:p>
          <w:p w:rsidR="00840D48" w:rsidRDefault="00840D48" w:rsidP="001D4ED1">
            <w:pPr>
              <w:pStyle w:val="a8"/>
            </w:pPr>
            <w:r>
              <w:t xml:space="preserve">атмосферное давление: </w:t>
            </w:r>
          </w:p>
          <w:p w:rsidR="00840D48" w:rsidRPr="008011E0" w:rsidRDefault="00840D48" w:rsidP="001D4ED1">
            <w:pPr>
              <w:pStyle w:val="a8"/>
            </w:pPr>
            <w:r>
              <w:t>(84,0 - 106,7) кПа</w:t>
            </w:r>
          </w:p>
        </w:tc>
      </w:tr>
      <w:tr w:rsidR="00840D48" w:rsidRPr="008011E0" w:rsidTr="00840D48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840D48" w:rsidRDefault="00840D48" w:rsidP="00840D48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840D48" w:rsidRDefault="00840D48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840D48" w:rsidRDefault="00840D48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40D48" w:rsidRDefault="00840D48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840D48" w:rsidRDefault="00840D48" w:rsidP="001D4ED1">
            <w:pPr>
              <w:pStyle w:val="a8"/>
            </w:pPr>
            <w:r>
              <w:t>2 класс точности</w:t>
            </w:r>
          </w:p>
          <w:p w:rsidR="00840D48" w:rsidRDefault="00840D48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840D48" w:rsidRDefault="00840D48" w:rsidP="001D4ED1">
            <w:pPr>
              <w:pStyle w:val="a8"/>
            </w:pPr>
            <w:r>
              <w:t>миллиметрового ± 0,15 мм;</w:t>
            </w:r>
          </w:p>
          <w:p w:rsidR="00840D48" w:rsidRDefault="00840D48" w:rsidP="001D4ED1">
            <w:pPr>
              <w:pStyle w:val="a8"/>
            </w:pPr>
            <w:r>
              <w:t>сантиметрового ± 0,2 мм;</w:t>
            </w:r>
          </w:p>
          <w:p w:rsidR="00840D48" w:rsidRDefault="00840D48" w:rsidP="001D4ED1">
            <w:pPr>
              <w:pStyle w:val="a8"/>
            </w:pPr>
            <w:r>
              <w:t>дециметрового ± 0,3 мм;</w:t>
            </w:r>
          </w:p>
          <w:p w:rsidR="00840D48" w:rsidRDefault="00840D48" w:rsidP="001D4ED1">
            <w:pPr>
              <w:pStyle w:val="a8"/>
            </w:pPr>
            <w:r>
              <w:t xml:space="preserve">метрового и более </w:t>
            </w:r>
          </w:p>
          <w:p w:rsidR="00840D48" w:rsidRDefault="00840D48" w:rsidP="001D4ED1">
            <w:pPr>
              <w:pStyle w:val="a8"/>
            </w:pPr>
            <w:r>
              <w:t>± [0,3 + 0,15·(L - 1)] мм,</w:t>
            </w:r>
          </w:p>
          <w:p w:rsidR="00840D48" w:rsidRDefault="00840D48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840D48" w:rsidRDefault="00840D48" w:rsidP="001D4ED1">
            <w:pPr>
              <w:pStyle w:val="a8"/>
            </w:pPr>
            <w:r>
              <w:t xml:space="preserve">Температура: </w:t>
            </w:r>
          </w:p>
          <w:p w:rsidR="00840D48" w:rsidRDefault="00840D48" w:rsidP="001D4ED1">
            <w:pPr>
              <w:pStyle w:val="a8"/>
            </w:pPr>
            <w:r>
              <w:t>от -40 °С</w:t>
            </w:r>
          </w:p>
          <w:p w:rsidR="00840D48" w:rsidRDefault="00840D48" w:rsidP="001D4ED1">
            <w:pPr>
              <w:pStyle w:val="a8"/>
            </w:pPr>
            <w:r>
              <w:t>до +50 °С;</w:t>
            </w:r>
          </w:p>
          <w:p w:rsidR="00840D48" w:rsidRDefault="00840D48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840D48" w:rsidRDefault="00840D48" w:rsidP="001D4ED1">
            <w:pPr>
              <w:pStyle w:val="a8"/>
            </w:pPr>
            <w:r>
              <w:t xml:space="preserve">не более 80 % </w:t>
            </w:r>
          </w:p>
          <w:p w:rsidR="00840D48" w:rsidRDefault="00840D48" w:rsidP="001D4ED1">
            <w:pPr>
              <w:pStyle w:val="a8"/>
            </w:pPr>
            <w:r>
              <w:t>при t = 25 °С;</w:t>
            </w:r>
          </w:p>
          <w:p w:rsidR="00840D48" w:rsidRDefault="00840D48" w:rsidP="001D4ED1">
            <w:pPr>
              <w:pStyle w:val="a8"/>
            </w:pPr>
            <w:r>
              <w:t xml:space="preserve">атмосферное давление: </w:t>
            </w:r>
          </w:p>
          <w:p w:rsidR="00840D48" w:rsidRDefault="00840D48" w:rsidP="001D4ED1">
            <w:pPr>
              <w:pStyle w:val="a8"/>
            </w:pPr>
            <w:r>
              <w:t>(101,3 ± 3) кПа</w:t>
            </w:r>
          </w:p>
        </w:tc>
      </w:tr>
      <w:tr w:rsidR="00840D48" w:rsidRPr="008011E0" w:rsidTr="00840D48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840D48" w:rsidRDefault="00840D48" w:rsidP="00840D48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840D48" w:rsidRDefault="00840D48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840D48" w:rsidRDefault="00840D48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40D48" w:rsidRDefault="00840D48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840D48" w:rsidRDefault="00840D48" w:rsidP="001D4ED1">
            <w:pPr>
              <w:pStyle w:val="a8"/>
            </w:pPr>
            <w:r>
              <w:t xml:space="preserve">Переменный ток: </w:t>
            </w:r>
          </w:p>
          <w:p w:rsidR="00840D48" w:rsidRDefault="00840D48" w:rsidP="001D4ED1">
            <w:pPr>
              <w:pStyle w:val="a8"/>
            </w:pPr>
            <w:r>
              <w:t>± (0,015·Х + 5·k) В,</w:t>
            </w:r>
          </w:p>
          <w:p w:rsidR="00840D48" w:rsidRDefault="00840D48" w:rsidP="001D4ED1">
            <w:pPr>
              <w:pStyle w:val="a8"/>
            </w:pPr>
            <w:r>
              <w:t xml:space="preserve">где Х - измеренное значение, </w:t>
            </w:r>
          </w:p>
          <w:p w:rsidR="00840D48" w:rsidRDefault="00840D48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840D48" w:rsidRDefault="00840D48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840D48" w:rsidRDefault="00840D48" w:rsidP="001D4ED1">
            <w:pPr>
              <w:pStyle w:val="a8"/>
            </w:pPr>
            <w:r>
              <w:t xml:space="preserve">от +10 °С </w:t>
            </w:r>
          </w:p>
          <w:p w:rsidR="00840D48" w:rsidRDefault="00840D48" w:rsidP="001D4ED1">
            <w:pPr>
              <w:pStyle w:val="a8"/>
            </w:pPr>
            <w:r>
              <w:t xml:space="preserve">до +50 °С; </w:t>
            </w:r>
          </w:p>
          <w:p w:rsidR="00840D48" w:rsidRDefault="00840D48" w:rsidP="001D4ED1">
            <w:pPr>
              <w:pStyle w:val="a8"/>
            </w:pPr>
            <w:r>
              <w:t xml:space="preserve">относительная влажность </w:t>
            </w:r>
          </w:p>
          <w:p w:rsidR="00840D48" w:rsidRDefault="00840D48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840D48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840D48" w:rsidRPr="008011E0" w:rsidTr="00840D48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840D48" w:rsidRPr="008011E0" w:rsidRDefault="00840D48" w:rsidP="00840D48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840D48" w:rsidRPr="008011E0" w:rsidRDefault="00840D48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840D48" w:rsidRPr="008011E0" w:rsidRDefault="00840D48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40D48" w:rsidRPr="008011E0" w:rsidRDefault="00840D48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840D48" w:rsidRDefault="00840D48" w:rsidP="001D4ED1">
            <w:pPr>
              <w:pStyle w:val="a8"/>
            </w:pPr>
            <w:r>
              <w:t xml:space="preserve">Температура воздуха: </w:t>
            </w:r>
          </w:p>
          <w:p w:rsidR="00840D48" w:rsidRDefault="00840D48" w:rsidP="001D4ED1">
            <w:pPr>
              <w:pStyle w:val="a8"/>
            </w:pPr>
            <w:r>
              <w:t xml:space="preserve">± 0,2 °С; </w:t>
            </w:r>
          </w:p>
          <w:p w:rsidR="00840D48" w:rsidRDefault="00840D48" w:rsidP="001D4ED1">
            <w:pPr>
              <w:pStyle w:val="a8"/>
            </w:pPr>
            <w:r>
              <w:t xml:space="preserve">скорость воздушного потока: </w:t>
            </w:r>
          </w:p>
          <w:p w:rsidR="00840D48" w:rsidRDefault="00840D48" w:rsidP="001D4ED1">
            <w:pPr>
              <w:pStyle w:val="a8"/>
            </w:pPr>
            <w:r>
              <w:t xml:space="preserve">для (0,1 - 1) м/с: </w:t>
            </w:r>
          </w:p>
          <w:p w:rsidR="00840D48" w:rsidRDefault="00840D48" w:rsidP="001D4ED1">
            <w:pPr>
              <w:pStyle w:val="a8"/>
            </w:pPr>
            <w:r>
              <w:t xml:space="preserve">± (0,05 + 0,05·V) м/с, где </w:t>
            </w:r>
          </w:p>
          <w:p w:rsidR="00840D48" w:rsidRDefault="00840D48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840D48" w:rsidRDefault="00840D48" w:rsidP="001D4ED1">
            <w:pPr>
              <w:pStyle w:val="a8"/>
            </w:pPr>
            <w:r>
              <w:t xml:space="preserve">для (1 - 20) м/с: </w:t>
            </w:r>
          </w:p>
          <w:p w:rsidR="00840D48" w:rsidRDefault="00840D48" w:rsidP="001D4ED1">
            <w:pPr>
              <w:pStyle w:val="a8"/>
            </w:pPr>
            <w:r>
              <w:t xml:space="preserve">± (0,1 + 0,05·V) м/с, где </w:t>
            </w:r>
          </w:p>
          <w:p w:rsidR="00840D48" w:rsidRDefault="00840D48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840D48" w:rsidRDefault="00840D48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840D48" w:rsidRDefault="00840D48" w:rsidP="001D4ED1">
            <w:pPr>
              <w:pStyle w:val="a8"/>
            </w:pPr>
            <w:r>
              <w:t xml:space="preserve">± 3 %; </w:t>
            </w:r>
          </w:p>
          <w:p w:rsidR="00840D48" w:rsidRDefault="00840D48" w:rsidP="001D4ED1">
            <w:pPr>
              <w:pStyle w:val="a8"/>
            </w:pPr>
            <w:r>
              <w:t xml:space="preserve">атмосферное давление: </w:t>
            </w:r>
          </w:p>
          <w:p w:rsidR="00840D48" w:rsidRPr="008011E0" w:rsidRDefault="00840D48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840D48" w:rsidRDefault="00840D48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840D48" w:rsidRDefault="00840D48" w:rsidP="001D4ED1">
            <w:pPr>
              <w:pStyle w:val="a8"/>
            </w:pPr>
            <w:r>
              <w:t xml:space="preserve">-20 °С до +55 °С; </w:t>
            </w:r>
          </w:p>
          <w:p w:rsidR="00840D48" w:rsidRDefault="00840D48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840D48" w:rsidRDefault="00840D48" w:rsidP="001D4ED1">
            <w:pPr>
              <w:pStyle w:val="a8"/>
            </w:pPr>
            <w:r>
              <w:t xml:space="preserve"> t = 25 °С до 90 %;</w:t>
            </w:r>
          </w:p>
          <w:p w:rsidR="00840D48" w:rsidRDefault="00840D48" w:rsidP="001D4ED1">
            <w:pPr>
              <w:pStyle w:val="a8"/>
            </w:pPr>
            <w:r>
              <w:t xml:space="preserve">сенсометрический щуп: </w:t>
            </w:r>
          </w:p>
          <w:p w:rsidR="00840D48" w:rsidRDefault="00840D48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840D48" w:rsidRDefault="00840D48" w:rsidP="001D4ED1">
            <w:pPr>
              <w:pStyle w:val="a8"/>
            </w:pPr>
            <w:r>
              <w:t xml:space="preserve">-40 °С до +85 °С; </w:t>
            </w:r>
          </w:p>
          <w:p w:rsidR="00840D48" w:rsidRDefault="00840D48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840D48" w:rsidRPr="008011E0" w:rsidRDefault="00840D48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175FB7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175FB7" w:rsidRPr="008011E0" w:rsidTr="00175FB7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FB7" w:rsidRPr="008011E0" w:rsidRDefault="00175FB7" w:rsidP="00175FB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175FB7" w:rsidRPr="008011E0" w:rsidRDefault="00175FB7" w:rsidP="00175FB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175FB7" w:rsidRPr="008011E0" w:rsidTr="00175FB7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175FB7" w:rsidRDefault="00175FB7" w:rsidP="00175FB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175FB7" w:rsidRDefault="00175FB7" w:rsidP="00175FB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175FB7" w:rsidRPr="008011E0" w:rsidTr="00175FB7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75FB7" w:rsidRDefault="00175FB7" w:rsidP="00175FB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175FB7" w:rsidRDefault="00175FB7" w:rsidP="00175FB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175FB7" w:rsidRPr="008011E0" w:rsidTr="009E74B3">
        <w:trPr>
          <w:jc w:val="center"/>
        </w:trPr>
        <w:tc>
          <w:tcPr>
            <w:tcW w:w="1535" w:type="pct"/>
            <w:vAlign w:val="center"/>
          </w:tcPr>
          <w:p w:rsidR="00175FB7" w:rsidRPr="008011E0" w:rsidRDefault="00175FB7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175FB7" w:rsidRPr="008011E0" w:rsidRDefault="00175FB7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175FB7" w:rsidRPr="008011E0" w:rsidRDefault="00175FB7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175FB7" w:rsidRPr="008011E0" w:rsidRDefault="00175FB7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175FB7" w:rsidRPr="008011E0" w:rsidRDefault="00175FB7" w:rsidP="00F37F6C">
            <w:pPr>
              <w:pStyle w:val="a8"/>
            </w:pPr>
            <w:r>
              <w:t>2,1</w:t>
            </w:r>
          </w:p>
        </w:tc>
        <w:tc>
          <w:tcPr>
            <w:tcW w:w="574" w:type="pct"/>
            <w:vAlign w:val="center"/>
          </w:tcPr>
          <w:p w:rsidR="00175FB7" w:rsidRPr="008011E0" w:rsidRDefault="00175FB7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175FB7" w:rsidRPr="008011E0" w:rsidRDefault="00175FB7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175FB7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175FB7" w:rsidRPr="008011E0" w:rsidRDefault="00175FB7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175FB7" w:rsidRPr="008011E0" w:rsidRDefault="00175FB7" w:rsidP="00234955">
            <w:pPr>
              <w:pStyle w:val="a8"/>
            </w:pPr>
            <w:r>
              <w:t>22,5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175FB7" w:rsidRPr="008011E0" w:rsidRDefault="00175FB7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175FB7" w:rsidRPr="008011E0" w:rsidRDefault="00175FB7" w:rsidP="00234955">
            <w:pPr>
              <w:pStyle w:val="a8"/>
            </w:pPr>
            <w:r>
              <w:t>42,3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175FB7" w:rsidRPr="008011E0" w:rsidTr="009E74B3">
        <w:trPr>
          <w:jc w:val="center"/>
        </w:trPr>
        <w:tc>
          <w:tcPr>
            <w:tcW w:w="1677" w:type="pct"/>
            <w:vAlign w:val="center"/>
          </w:tcPr>
          <w:p w:rsidR="00175FB7" w:rsidRPr="00175FB7" w:rsidRDefault="00175FB7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175FB7" w:rsidRPr="008011E0" w:rsidRDefault="00175FB7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175FB7" w:rsidRPr="008011E0" w:rsidRDefault="00175FB7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175FB7" w:rsidRPr="008011E0" w:rsidRDefault="00175FB7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175FB7" w:rsidRPr="008011E0" w:rsidRDefault="00175FB7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</w:t>
            </w:r>
          </w:p>
        </w:tc>
        <w:tc>
          <w:tcPr>
            <w:tcW w:w="469" w:type="pct"/>
            <w:vAlign w:val="center"/>
          </w:tcPr>
          <w:p w:rsidR="00175FB7" w:rsidRPr="008011E0" w:rsidRDefault="00175FB7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175FB7" w:rsidRPr="00175FB7" w:rsidRDefault="00175FB7" w:rsidP="00883461">
            <w:pPr>
              <w:pStyle w:val="a8"/>
              <w:rPr>
                <w:b/>
                <w:sz w:val="18"/>
                <w:szCs w:val="18"/>
              </w:rPr>
            </w:pPr>
            <w:r w:rsidRPr="00175FB7">
              <w:rPr>
                <w:b/>
                <w:sz w:val="18"/>
                <w:szCs w:val="18"/>
              </w:rPr>
              <w:t>70</w:t>
            </w:r>
          </w:p>
        </w:tc>
      </w:tr>
      <w:tr w:rsidR="00175FB7" w:rsidRPr="008011E0" w:rsidTr="009E74B3">
        <w:trPr>
          <w:jc w:val="center"/>
        </w:trPr>
        <w:tc>
          <w:tcPr>
            <w:tcW w:w="1677" w:type="pct"/>
            <w:vAlign w:val="center"/>
          </w:tcPr>
          <w:p w:rsidR="00175FB7" w:rsidRPr="00175FB7" w:rsidRDefault="00175FB7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 (общая), лк</w:t>
            </w:r>
          </w:p>
        </w:tc>
        <w:tc>
          <w:tcPr>
            <w:tcW w:w="840" w:type="pct"/>
            <w:vAlign w:val="center"/>
          </w:tcPr>
          <w:p w:rsidR="00175FB7" w:rsidRPr="008011E0" w:rsidRDefault="00175FB7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258; 263; 244</w:t>
            </w:r>
          </w:p>
        </w:tc>
        <w:tc>
          <w:tcPr>
            <w:tcW w:w="564" w:type="pct"/>
            <w:vAlign w:val="center"/>
          </w:tcPr>
          <w:p w:rsidR="00175FB7" w:rsidRPr="008011E0" w:rsidRDefault="00175FB7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tcW w:w="335" w:type="pct"/>
            <w:vAlign w:val="center"/>
          </w:tcPr>
          <w:p w:rsidR="00175FB7" w:rsidRPr="008011E0" w:rsidRDefault="00175FB7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08" w:type="pct"/>
            <w:vAlign w:val="center"/>
          </w:tcPr>
          <w:p w:rsidR="00175FB7" w:rsidRDefault="00175FB7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469" w:type="pct"/>
            <w:vAlign w:val="center"/>
          </w:tcPr>
          <w:p w:rsidR="00175FB7" w:rsidRPr="008011E0" w:rsidRDefault="00175FB7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175FB7" w:rsidRPr="00175FB7" w:rsidRDefault="00175FB7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  <w:tr w:rsidR="00175FB7" w:rsidRPr="008011E0" w:rsidTr="009E74B3">
        <w:trPr>
          <w:jc w:val="center"/>
        </w:trPr>
        <w:tc>
          <w:tcPr>
            <w:tcW w:w="1677" w:type="pct"/>
            <w:vAlign w:val="center"/>
          </w:tcPr>
          <w:p w:rsidR="00175FB7" w:rsidRPr="00175FB7" w:rsidRDefault="00175FB7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k__z1"/>
            <w:bookmarkEnd w:id="35"/>
            <w:r>
              <w:rPr>
                <w:sz w:val="18"/>
                <w:szCs w:val="18"/>
              </w:rPr>
              <w:t>Освещенность р.п.(комбинированная), лк</w:t>
            </w:r>
          </w:p>
        </w:tc>
        <w:tc>
          <w:tcPr>
            <w:tcW w:w="840" w:type="pct"/>
            <w:vAlign w:val="center"/>
          </w:tcPr>
          <w:p w:rsidR="00175FB7" w:rsidRPr="008011E0" w:rsidRDefault="00175FB7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512; 526; 507</w:t>
            </w:r>
          </w:p>
        </w:tc>
        <w:tc>
          <w:tcPr>
            <w:tcW w:w="564" w:type="pct"/>
            <w:vAlign w:val="center"/>
          </w:tcPr>
          <w:p w:rsidR="00175FB7" w:rsidRPr="008011E0" w:rsidRDefault="00175FB7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515</w:t>
            </w:r>
          </w:p>
        </w:tc>
        <w:tc>
          <w:tcPr>
            <w:tcW w:w="335" w:type="pct"/>
            <w:vAlign w:val="center"/>
          </w:tcPr>
          <w:p w:rsidR="00175FB7" w:rsidRPr="008011E0" w:rsidRDefault="00175FB7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708" w:type="pct"/>
            <w:vAlign w:val="center"/>
          </w:tcPr>
          <w:p w:rsidR="00175FB7" w:rsidRDefault="00175FB7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469" w:type="pct"/>
            <w:vAlign w:val="center"/>
          </w:tcPr>
          <w:p w:rsidR="00175FB7" w:rsidRPr="008011E0" w:rsidRDefault="00175FB7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175FB7" w:rsidRPr="00175FB7" w:rsidRDefault="00175FB7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175FB7" w:rsidTr="00175FB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175FB7" w:rsidRDefault="00175FB7" w:rsidP="00B42406">
            <w:pPr>
              <w:pStyle w:val="a8"/>
            </w:pPr>
            <w:r w:rsidRPr="00175FB7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175FB7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175FB7" w:rsidRDefault="00175FB7" w:rsidP="00B42406">
            <w:pPr>
              <w:pStyle w:val="a8"/>
            </w:pPr>
            <w:r w:rsidRPr="00175FB7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175FB7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175FB7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175FB7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175FB7" w:rsidRDefault="00175FB7" w:rsidP="00B42406">
            <w:pPr>
              <w:pStyle w:val="a8"/>
            </w:pPr>
            <w:r w:rsidRPr="00175FB7">
              <w:t>Морозов Дмитрий Владиславович</w:t>
            </w:r>
          </w:p>
        </w:tc>
      </w:tr>
      <w:tr w:rsidR="00E01FD7" w:rsidRPr="00175FB7" w:rsidTr="00175FB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175FB7" w:rsidRDefault="00175FB7" w:rsidP="00B42406">
            <w:pPr>
              <w:pStyle w:val="a8"/>
              <w:rPr>
                <w:b/>
                <w:vertAlign w:val="superscript"/>
              </w:rPr>
            </w:pPr>
            <w:r w:rsidRPr="00175FB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175FB7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175FB7" w:rsidRDefault="00175FB7" w:rsidP="00B42406">
            <w:pPr>
              <w:pStyle w:val="a8"/>
              <w:rPr>
                <w:b/>
                <w:vertAlign w:val="superscript"/>
              </w:rPr>
            </w:pPr>
            <w:r w:rsidRPr="00175FB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175FB7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175FB7" w:rsidRDefault="00175FB7" w:rsidP="00B42406">
            <w:pPr>
              <w:pStyle w:val="a8"/>
              <w:rPr>
                <w:b/>
                <w:vertAlign w:val="superscript"/>
              </w:rPr>
            </w:pPr>
            <w:r w:rsidRPr="00175FB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175FB7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175FB7" w:rsidRDefault="00175FB7" w:rsidP="00B42406">
            <w:pPr>
              <w:pStyle w:val="a8"/>
              <w:rPr>
                <w:b/>
                <w:vertAlign w:val="superscript"/>
              </w:rPr>
            </w:pPr>
            <w:r w:rsidRPr="00175FB7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8B2CAE">
        <w:rPr>
          <w:bCs/>
        </w:rPr>
        <w:fldChar w:fldCharType="begin"/>
      </w:r>
      <w:r w:rsidR="008B2CAE">
        <w:rPr>
          <w:bCs/>
        </w:rPr>
        <w:instrText xml:space="preserve"> DOCVARIABLE att_zakl \* MERGEFORMAT </w:instrText>
      </w:r>
      <w:r w:rsidR="008B2CAE">
        <w:rPr>
          <w:bCs/>
        </w:rPr>
        <w:fldChar w:fldCharType="separate"/>
      </w:r>
      <w:r w:rsidR="00175FB7" w:rsidRPr="00175FB7">
        <w:rPr>
          <w:bCs/>
        </w:rPr>
        <w:t>-</w:t>
      </w:r>
      <w:r w:rsidR="00175FB7" w:rsidRPr="00175FB7">
        <w:t xml:space="preserve"> фактический уровень вредного фактора соответствует гигиеническим нормативам;</w:t>
      </w:r>
      <w:r w:rsidR="008B2CAE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175FB7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840D48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175FB7" w:rsidTr="00175FB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175FB7" w:rsidRDefault="00175FB7" w:rsidP="00B42406">
            <w:pPr>
              <w:pStyle w:val="a8"/>
            </w:pPr>
            <w:r w:rsidRPr="00175FB7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175FB7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175FB7" w:rsidRDefault="00175FB7" w:rsidP="00B42406">
            <w:pPr>
              <w:pStyle w:val="a8"/>
            </w:pPr>
            <w:r w:rsidRPr="00175FB7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175FB7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175FB7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175FB7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175FB7" w:rsidRDefault="00175FB7" w:rsidP="00B42406">
            <w:pPr>
              <w:pStyle w:val="a8"/>
            </w:pPr>
            <w:r w:rsidRPr="00175FB7">
              <w:t>Пугачева Елена Александровна</w:t>
            </w:r>
          </w:p>
        </w:tc>
      </w:tr>
      <w:tr w:rsidR="00E01FD7" w:rsidRPr="00175FB7" w:rsidTr="00175FB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175FB7" w:rsidRDefault="00175FB7" w:rsidP="00B42406">
            <w:pPr>
              <w:pStyle w:val="a8"/>
              <w:rPr>
                <w:b/>
                <w:vertAlign w:val="superscript"/>
              </w:rPr>
            </w:pPr>
            <w:r w:rsidRPr="00175FB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175FB7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175FB7" w:rsidRDefault="00175FB7" w:rsidP="00B42406">
            <w:pPr>
              <w:pStyle w:val="a8"/>
              <w:rPr>
                <w:b/>
                <w:vertAlign w:val="superscript"/>
              </w:rPr>
            </w:pPr>
            <w:r w:rsidRPr="00175FB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175FB7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"/>
            <w:bookmarkEnd w:id="3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175FB7" w:rsidRDefault="00175FB7" w:rsidP="00B42406">
            <w:pPr>
              <w:pStyle w:val="a8"/>
              <w:rPr>
                <w:b/>
                <w:vertAlign w:val="superscript"/>
              </w:rPr>
            </w:pPr>
            <w:r w:rsidRPr="00175FB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175FB7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users2"/>
            <w:bookmarkEnd w:id="3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175FB7" w:rsidRDefault="00175FB7" w:rsidP="00B42406">
            <w:pPr>
              <w:pStyle w:val="a8"/>
              <w:rPr>
                <w:b/>
                <w:vertAlign w:val="superscript"/>
              </w:rPr>
            </w:pPr>
            <w:r w:rsidRPr="00175FB7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lastRenderedPageBreak/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FB7" w:rsidRDefault="00175FB7" w:rsidP="0076042D">
      <w:pPr>
        <w:pStyle w:val="a9"/>
      </w:pPr>
      <w:r>
        <w:separator/>
      </w:r>
    </w:p>
  </w:endnote>
  <w:endnote w:type="continuationSeparator" w:id="0">
    <w:p w:rsidR="00175FB7" w:rsidRDefault="00175FB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CAE" w:rsidRDefault="008B2CA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8B2CAE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595192022О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9" w:name="kolontitul4"/>
          <w:bookmarkEnd w:id="39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840D48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840D48" w:rsidRPr="00840D48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CAE" w:rsidRDefault="008B2C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FB7" w:rsidRDefault="00175FB7" w:rsidP="0076042D">
      <w:pPr>
        <w:pStyle w:val="a9"/>
      </w:pPr>
      <w:r>
        <w:separator/>
      </w:r>
    </w:p>
  </w:footnote>
  <w:footnote w:type="continuationSeparator" w:id="0">
    <w:p w:rsidR="00175FB7" w:rsidRDefault="00175FB7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CAE" w:rsidRDefault="008B2CA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CAE" w:rsidRDefault="008B2CA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CAE" w:rsidRDefault="008B2CA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548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ill_date" w:val="19.04.2022"/>
    <w:docVar w:name="footer_num" w:val="Протокол № 59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59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A86B5541036E480B91397EC8BB683CA1"/>
    <w:docVar w:name="rm_id" w:val="59"/>
    <w:docVar w:name="rm_name" w:val=" Педагог-организатор "/>
    <w:docVar w:name="rm_number" w:val=" 59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70"/>
  </w:docVars>
  <w:rsids>
    <w:rsidRoot w:val="00175FB7"/>
    <w:rsid w:val="00025683"/>
    <w:rsid w:val="0004130D"/>
    <w:rsid w:val="00046815"/>
    <w:rsid w:val="0005566C"/>
    <w:rsid w:val="00057D8F"/>
    <w:rsid w:val="000624A8"/>
    <w:rsid w:val="000B5C5E"/>
    <w:rsid w:val="000D1F5B"/>
    <w:rsid w:val="000E0734"/>
    <w:rsid w:val="000F3C2A"/>
    <w:rsid w:val="00110025"/>
    <w:rsid w:val="001429B1"/>
    <w:rsid w:val="00147BC1"/>
    <w:rsid w:val="001607C8"/>
    <w:rsid w:val="00175FB7"/>
    <w:rsid w:val="001D4ED1"/>
    <w:rsid w:val="001F4D8D"/>
    <w:rsid w:val="00204478"/>
    <w:rsid w:val="00221F7C"/>
    <w:rsid w:val="00233EA8"/>
    <w:rsid w:val="00234932"/>
    <w:rsid w:val="00234955"/>
    <w:rsid w:val="00263520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44410"/>
    <w:rsid w:val="00476BD3"/>
    <w:rsid w:val="004A47AD"/>
    <w:rsid w:val="004B392A"/>
    <w:rsid w:val="004C4DB2"/>
    <w:rsid w:val="00515319"/>
    <w:rsid w:val="00563E94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011E0"/>
    <w:rsid w:val="00816012"/>
    <w:rsid w:val="00840D48"/>
    <w:rsid w:val="00883461"/>
    <w:rsid w:val="008A731A"/>
    <w:rsid w:val="008A7ED4"/>
    <w:rsid w:val="008B2CAE"/>
    <w:rsid w:val="008D189D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C00D02"/>
    <w:rsid w:val="00C02721"/>
    <w:rsid w:val="00C251A2"/>
    <w:rsid w:val="00C75C88"/>
    <w:rsid w:val="00C95ECD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A4563D9-24A8-4F66-826A-3907635D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4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3</cp:revision>
  <dcterms:created xsi:type="dcterms:W3CDTF">2022-04-18T07:42:00Z</dcterms:created>
  <dcterms:modified xsi:type="dcterms:W3CDTF">2022-04-18T08:36:00Z</dcterms:modified>
</cp:coreProperties>
</file>